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Dorfgemeinschaftshaus Berschweiler bei Kirn - Elektroinstallation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